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Wycombe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Wycombe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Wycombe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Wycombe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Wycombe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Wycombe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Wycombe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Wycombe is estimated to be </w:t>
      </w:r>
      <w:r w:rsidRPr="00773DF7">
        <w:rPr>
          <w:rFonts w:ascii="Libre Franklin Light" w:eastAsia="Times New Roman" w:hAnsi="Libre Franklin Light" w:cs="Calibri Light"/>
          <w:b/>
          <w:bCs/>
          <w:color w:val="C45911" w:themeColor="accent2" w:themeShade="BF"/>
        </w:rPr>
        <w:t xml:space="preserve">£2,173,012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Wycombe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Wycombe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Wycombe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Wycombe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ycomb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Wycombe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ycomb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Wycombe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Wycombe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ycomb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Wycombe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Wycombe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Wycombe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Wycombe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Wycombe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Wycombe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£2,173,012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Wycombe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£35,395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£731,984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£52,437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£14,748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£27,038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£1,311,410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£2,173,012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Wycombe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Wycombe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Wycombe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Wycombe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Wycombe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Wycombe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Wycombe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Wycombe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Wycombe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Wycombe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Wycombe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Wycombe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3FB2036-2414-4A9B-ABC4-1C80BB7B59D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